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241EC" w14:textId="4A89A92C" w:rsidR="003417F4" w:rsidRPr="00106E04" w:rsidRDefault="00C34936">
      <w:pPr>
        <w:rPr>
          <w:rFonts w:ascii="Verdana" w:hAnsi="Verdana"/>
          <w:b/>
          <w:sz w:val="24"/>
          <w:szCs w:val="24"/>
        </w:rPr>
      </w:pPr>
      <w:r w:rsidRPr="00106E04">
        <w:rPr>
          <w:rFonts w:ascii="Verdana" w:hAnsi="Verdana"/>
          <w:b/>
          <w:sz w:val="24"/>
          <w:szCs w:val="24"/>
        </w:rPr>
        <w:t xml:space="preserve">Invulbijlage </w:t>
      </w:r>
      <w:r w:rsidR="00990E77">
        <w:rPr>
          <w:rFonts w:ascii="Verdana" w:hAnsi="Verdana"/>
          <w:b/>
          <w:sz w:val="24"/>
          <w:szCs w:val="24"/>
        </w:rPr>
        <w:t>6</w:t>
      </w:r>
      <w:r w:rsidR="00B33E63" w:rsidRPr="00106E04">
        <w:rPr>
          <w:rFonts w:ascii="Verdana" w:hAnsi="Verdana"/>
          <w:b/>
          <w:sz w:val="24"/>
          <w:szCs w:val="24"/>
        </w:rPr>
        <w:t>: Referentiemodel</w:t>
      </w:r>
    </w:p>
    <w:p w14:paraId="62331447" w14:textId="77777777" w:rsidR="00C34936" w:rsidRPr="00106E04" w:rsidRDefault="00C34936">
      <w:pPr>
        <w:rPr>
          <w:rFonts w:ascii="Verdana" w:hAnsi="Verdana"/>
          <w:sz w:val="18"/>
          <w:szCs w:val="18"/>
        </w:rPr>
      </w:pPr>
    </w:p>
    <w:p w14:paraId="37629F2E" w14:textId="77777777" w:rsidR="000D458D" w:rsidRPr="00C5785B" w:rsidRDefault="000D458D" w:rsidP="000D458D">
      <w:pPr>
        <w:pStyle w:val="Geenafstand"/>
        <w:rPr>
          <w:rFonts w:ascii="Verdana" w:hAnsi="Verdana"/>
          <w:sz w:val="18"/>
          <w:szCs w:val="18"/>
        </w:rPr>
      </w:pPr>
      <w:r w:rsidRPr="00C5785B">
        <w:rPr>
          <w:rFonts w:ascii="Verdana" w:hAnsi="Verdana"/>
          <w:sz w:val="18"/>
          <w:szCs w:val="18"/>
        </w:rPr>
        <w:t xml:space="preserve">Europese openbare aanbesteding </w:t>
      </w:r>
      <w:r>
        <w:rPr>
          <w:rFonts w:ascii="Verdana" w:hAnsi="Verdana"/>
          <w:sz w:val="18"/>
          <w:szCs w:val="18"/>
        </w:rPr>
        <w:t>‘Schoonmaken en lakken gedenk monumenten’</w:t>
      </w:r>
    </w:p>
    <w:p w14:paraId="470F2FFA" w14:textId="5D818299" w:rsidR="00A173B5" w:rsidRPr="000D458D" w:rsidRDefault="000D458D" w:rsidP="000D458D">
      <w:pPr>
        <w:pStyle w:val="Geenafstand"/>
      </w:pPr>
      <w:r w:rsidRPr="00797FA6">
        <w:rPr>
          <w:rFonts w:ascii="Verdana" w:hAnsi="Verdana"/>
          <w:sz w:val="18"/>
          <w:szCs w:val="18"/>
        </w:rPr>
        <w:t>Gemeenten Amstelveen en Aalsmeer, I&amp;A-nummer: I&amp;A_2020_0001</w:t>
      </w:r>
      <w:r w:rsidRPr="00797FA6">
        <w:rPr>
          <w:rFonts w:ascii="Verdana" w:hAnsi="Verdana"/>
          <w:sz w:val="18"/>
          <w:szCs w:val="18"/>
        </w:rPr>
        <w:tab/>
      </w:r>
      <w:r w:rsidR="00A173B5" w:rsidRPr="000D458D">
        <w:rPr>
          <w:rFonts w:ascii="Verdana" w:hAnsi="Verdana"/>
          <w:sz w:val="18"/>
          <w:szCs w:val="18"/>
        </w:rPr>
        <w:tab/>
      </w:r>
      <w:r w:rsidR="00A173B5" w:rsidRPr="000D458D">
        <w:tab/>
      </w:r>
    </w:p>
    <w:p w14:paraId="128953B7" w14:textId="77777777" w:rsidR="0069390E" w:rsidRPr="000D458D" w:rsidRDefault="0069390E">
      <w:pPr>
        <w:rPr>
          <w:rFonts w:ascii="Verdana" w:hAnsi="Verdana"/>
          <w:b/>
          <w:sz w:val="18"/>
          <w:szCs w:val="18"/>
        </w:rPr>
      </w:pPr>
    </w:p>
    <w:p w14:paraId="06A6896E" w14:textId="5C283D2C" w:rsidR="00E10941" w:rsidRPr="00517BAC" w:rsidRDefault="00AC0DF6">
      <w:pPr>
        <w:rPr>
          <w:rFonts w:ascii="Verdana" w:hAnsi="Verdana"/>
          <w:b/>
          <w:sz w:val="18"/>
          <w:szCs w:val="18"/>
        </w:rPr>
      </w:pPr>
      <w:r w:rsidRPr="00517BAC">
        <w:rPr>
          <w:rFonts w:ascii="Verdana" w:hAnsi="Verdana"/>
          <w:b/>
          <w:sz w:val="18"/>
          <w:szCs w:val="18"/>
        </w:rPr>
        <w:t>U dient</w:t>
      </w:r>
      <w:r w:rsidR="00C34936" w:rsidRPr="00517BAC">
        <w:rPr>
          <w:rFonts w:ascii="Verdana" w:hAnsi="Verdana"/>
          <w:b/>
          <w:sz w:val="18"/>
          <w:szCs w:val="18"/>
        </w:rPr>
        <w:t xml:space="preserve"> één referentieproject</w:t>
      </w:r>
      <w:r w:rsidR="004041A3" w:rsidRPr="00517BAC">
        <w:rPr>
          <w:rFonts w:ascii="Verdana" w:hAnsi="Verdana"/>
          <w:b/>
          <w:sz w:val="18"/>
          <w:szCs w:val="18"/>
        </w:rPr>
        <w:t xml:space="preserve"> </w:t>
      </w:r>
      <w:r w:rsidR="006B45CC" w:rsidRPr="00517BAC">
        <w:rPr>
          <w:rFonts w:ascii="Verdana" w:hAnsi="Verdana"/>
          <w:b/>
          <w:sz w:val="18"/>
          <w:szCs w:val="18"/>
        </w:rPr>
        <w:t xml:space="preserve">per kerncompetentie, </w:t>
      </w:r>
      <w:r w:rsidR="004041A3" w:rsidRPr="00517BAC">
        <w:rPr>
          <w:rFonts w:ascii="Verdana" w:hAnsi="Verdana"/>
          <w:b/>
          <w:sz w:val="18"/>
          <w:szCs w:val="18"/>
        </w:rPr>
        <w:t>conform paragraaf 3.4.3 van de Offerteaanvraag</w:t>
      </w:r>
      <w:r w:rsidR="006B45CC" w:rsidRPr="00517BAC">
        <w:rPr>
          <w:rFonts w:ascii="Verdana" w:hAnsi="Verdana"/>
          <w:b/>
          <w:sz w:val="18"/>
          <w:szCs w:val="18"/>
        </w:rPr>
        <w:t>,</w:t>
      </w:r>
      <w:r w:rsidR="004041A3" w:rsidRPr="00517BAC">
        <w:rPr>
          <w:rFonts w:ascii="Verdana" w:hAnsi="Verdana"/>
          <w:b/>
          <w:sz w:val="18"/>
          <w:szCs w:val="18"/>
        </w:rPr>
        <w:t xml:space="preserve"> </w:t>
      </w:r>
      <w:r w:rsidR="00C34936" w:rsidRPr="00517BAC">
        <w:rPr>
          <w:rFonts w:ascii="Verdana" w:hAnsi="Verdana"/>
          <w:b/>
          <w:sz w:val="18"/>
          <w:szCs w:val="18"/>
        </w:rPr>
        <w:t>in te vullen en in te dienen</w:t>
      </w:r>
      <w:r w:rsidR="004041A3" w:rsidRPr="00517BAC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17BAC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17BAC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106E04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34E113E4" w:rsidR="00745EC3" w:rsidRPr="00106E04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17BAC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  <w:r w:rsidR="007051D8" w:rsidRPr="00517BAC">
              <w:rPr>
                <w:rFonts w:ascii="Verdana" w:hAnsi="Verdana"/>
                <w:i w:val="0"/>
                <w:sz w:val="28"/>
                <w:szCs w:val="28"/>
              </w:rPr>
              <w:t xml:space="preserve"> nr. ___</w:t>
            </w:r>
          </w:p>
        </w:tc>
      </w:tr>
      <w:tr w:rsidR="00745EC3" w:rsidRPr="00106E04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106E04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106E04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106E04" w14:paraId="69FF87DA" w14:textId="77777777" w:rsidTr="000E3181">
        <w:trPr>
          <w:cantSplit/>
          <w:trHeight w:val="613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106E04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584A397E" w:rsidR="00745EC3" w:rsidRPr="00106E04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4A519A" w:rsidRPr="00106E04">
              <w:rPr>
                <w:rFonts w:ascii="Verdana" w:hAnsi="Verdana"/>
                <w:sz w:val="18"/>
                <w:szCs w:val="18"/>
              </w:rPr>
              <w:t>en discipline</w:t>
            </w:r>
            <w:r w:rsidR="006D724F" w:rsidRPr="00106E04">
              <w:rPr>
                <w:rFonts w:ascii="Verdana" w:hAnsi="Verdana"/>
                <w:sz w:val="18"/>
                <w:szCs w:val="18"/>
              </w:rPr>
              <w:t>/ kerncompetentie</w:t>
            </w:r>
            <w:r w:rsidRPr="00106E04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106E04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106E04" w:rsidRDefault="00745EC3" w:rsidP="002A1EA6">
            <w:pPr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106E04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106E04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106E04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106E04" w:rsidRDefault="00745EC3" w:rsidP="002A1EA6">
            <w:pPr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106E04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106E04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106E04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106E04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106E04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E</w:t>
            </w:r>
            <w:r w:rsidR="00745EC3" w:rsidRPr="00106E04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 w:rsidRPr="00106E04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="00745EC3" w:rsidRPr="00106E04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106E04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106E04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106E04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106E04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106E04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395D6142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 opdrachtgever</w:t>
            </w:r>
            <w:r w:rsidR="0069390E" w:rsidRPr="00106E04">
              <w:rPr>
                <w:rFonts w:ascii="Verdana" w:hAnsi="Verdana"/>
                <w:sz w:val="18"/>
                <w:szCs w:val="18"/>
              </w:rPr>
              <w:t xml:space="preserve"> (referent)</w:t>
            </w:r>
            <w:r w:rsidR="00012CC5" w:rsidRPr="00106E04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106E04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106E04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106E04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106E04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106E04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106E04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106E04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106E04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106E04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106E04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106E04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106E04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106E04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106E04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106E04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106E04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106E04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106E04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106E04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106E04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106E04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106E04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106E04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106E04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106E04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106E04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106E04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106E04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106E04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106E04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106E04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106E04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Pr="00106E04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106E04" w:rsidRDefault="00745EC3" w:rsidP="00F969B9">
      <w:pPr>
        <w:keepNext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106E04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106E04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106E04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___________________</w:t>
      </w:r>
      <w:bookmarkStart w:id="0" w:name="_GoBack"/>
      <w:bookmarkEnd w:id="0"/>
      <w:r w:rsidRPr="00106E04">
        <w:rPr>
          <w:rFonts w:ascii="Verdana" w:hAnsi="Verdana"/>
          <w:sz w:val="18"/>
          <w:szCs w:val="18"/>
        </w:rPr>
        <w:t>__</w:t>
      </w:r>
      <w:r w:rsidRPr="00106E04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106E04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(Datum)</w:t>
      </w:r>
      <w:r w:rsidRPr="00106E04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106E04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__________________________________</w:t>
      </w:r>
      <w:r w:rsidR="00745EC3" w:rsidRPr="00106E04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106E04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(Firmanaam)</w:t>
      </w:r>
      <w:r w:rsidR="00745EC3" w:rsidRPr="00106E04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106E04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106E04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106E04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106E04" w:rsidRDefault="003B2C41" w:rsidP="003B2C41">
      <w:pPr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106E04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106E04" w:rsidRDefault="003B2C41" w:rsidP="003B2C41">
      <w:pPr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 w:rsidRPr="00106E04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106E04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106E04" w:rsidRDefault="003B2C41" w:rsidP="003B2C41">
      <w:pPr>
        <w:rPr>
          <w:rFonts w:ascii="Verdana" w:hAnsi="Verdana"/>
          <w:b/>
          <w:sz w:val="18"/>
          <w:szCs w:val="18"/>
        </w:rPr>
      </w:pPr>
      <w:r w:rsidRPr="00106E04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106E04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106E04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106E04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106E04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106E04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106E04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106E04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106E04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53E50188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Beschrijving en discipline</w:t>
            </w:r>
            <w:r w:rsidR="007F42DF" w:rsidRPr="00106E04">
              <w:rPr>
                <w:rFonts w:ascii="Verdana" w:hAnsi="Verdana"/>
                <w:sz w:val="18"/>
                <w:szCs w:val="18"/>
              </w:rPr>
              <w:t>/ kerncompetentie</w:t>
            </w:r>
            <w:r w:rsidRPr="00106E04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106E04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106E04" w:rsidRDefault="003B2C41" w:rsidP="00E16B51">
            <w:pPr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106E04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106E04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106E04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106E04" w:rsidRDefault="003B2C41" w:rsidP="00E16B51">
            <w:pPr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106E04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106E04">
              <w:rPr>
                <w:rFonts w:ascii="Verdana" w:hAnsi="Verdana"/>
                <w:sz w:val="18"/>
                <w:szCs w:val="18"/>
              </w:rPr>
              <w:t>gefactureerd</w:t>
            </w:r>
            <w:r w:rsidRPr="00106E04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106E04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106E04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106E04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106E04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106E04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106E04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106E04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106E04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106E04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106E04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106E04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106E04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106E04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106E04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106E04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106E04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106E04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106E04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106E04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106E04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106E04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106E04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106E04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106E04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106E04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106E04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:rsidRPr="00106E04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106E04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106E04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106E04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Pr="00106E04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Pr="00106E04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106E04" w:rsidRDefault="00C34936" w:rsidP="00C34936">
      <w:pPr>
        <w:keepNext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106E04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106E04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106E04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_____________________</w:t>
      </w:r>
      <w:r w:rsidRPr="00106E04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106E04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(Datum)</w:t>
      </w:r>
      <w:r w:rsidRPr="00106E04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106E04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__________________________________</w:t>
      </w:r>
      <w:r w:rsidRPr="00106E04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106E04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>(Firmanaam)</w:t>
      </w:r>
      <w:r w:rsidRPr="00106E04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106E04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106E04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106E04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Pr="00106E04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RPr="00106E04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30803" w14:textId="77777777" w:rsidR="004D7D41" w:rsidRDefault="004D7D41">
      <w:r>
        <w:separator/>
      </w:r>
    </w:p>
  </w:endnote>
  <w:endnote w:type="continuationSeparator" w:id="0">
    <w:p w14:paraId="2C71CF10" w14:textId="77777777" w:rsidR="004D7D41" w:rsidRDefault="004D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CF320" w14:textId="77777777" w:rsidR="000D458D" w:rsidRPr="000D458D" w:rsidRDefault="000D458D" w:rsidP="000D458D">
    <w:pPr>
      <w:pStyle w:val="Voettekst"/>
      <w:rPr>
        <w:rFonts w:ascii="Verdana" w:hAnsi="Verdana"/>
        <w:color w:val="000000" w:themeColor="text1"/>
        <w:sz w:val="16"/>
        <w:szCs w:val="16"/>
      </w:rPr>
    </w:pPr>
    <w:r w:rsidRPr="000D458D">
      <w:rPr>
        <w:rFonts w:ascii="Verdana" w:hAnsi="Verdana"/>
        <w:color w:val="000000" w:themeColor="text1"/>
        <w:sz w:val="16"/>
        <w:szCs w:val="16"/>
      </w:rPr>
      <w:t>Europese openbare aanbesteding ‘Schoonmaken en lakken gedenk monumenten’</w:t>
    </w:r>
  </w:p>
  <w:p w14:paraId="168E3409" w14:textId="56FCE2CD" w:rsidR="0002666F" w:rsidRPr="000D458D" w:rsidRDefault="000D458D" w:rsidP="000D458D">
    <w:pPr>
      <w:pStyle w:val="Voettekst"/>
    </w:pPr>
    <w:r w:rsidRPr="000D458D">
      <w:rPr>
        <w:rFonts w:ascii="Verdana" w:hAnsi="Verdana"/>
        <w:color w:val="000000" w:themeColor="text1"/>
        <w:sz w:val="16"/>
        <w:szCs w:val="16"/>
      </w:rPr>
      <w:t>Gemeenten Amstelveen en Aalsmeer, I&amp;A-nummer: I&amp;A_2020_0001</w:t>
    </w:r>
    <w:r>
      <w:rPr>
        <w:rFonts w:ascii="Verdana" w:hAnsi="Verdana"/>
        <w:color w:val="000000" w:themeColor="text1"/>
        <w:sz w:val="16"/>
        <w:szCs w:val="16"/>
      </w:rPr>
      <w:tab/>
    </w:r>
    <w:r>
      <w:rPr>
        <w:rFonts w:ascii="Verdana" w:hAnsi="Verdana"/>
        <w:color w:val="000000" w:themeColor="text1"/>
        <w:sz w:val="16"/>
        <w:szCs w:val="16"/>
      </w:rPr>
      <w:tab/>
    </w:r>
    <w:r>
      <w:rPr>
        <w:rFonts w:ascii="Verdana" w:hAnsi="Verdana"/>
        <w:color w:val="000000" w:themeColor="text1"/>
        <w:sz w:val="16"/>
        <w:szCs w:val="16"/>
      </w:rPr>
      <w:tab/>
      <w:t xml:space="preserve">  </w:t>
    </w:r>
    <w:r>
      <w:rPr>
        <w:rFonts w:ascii="Verdana" w:hAnsi="Verdana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352C3" w14:textId="77777777" w:rsidR="004D7D41" w:rsidRDefault="004D7D41">
      <w:r>
        <w:separator/>
      </w:r>
    </w:p>
  </w:footnote>
  <w:footnote w:type="continuationSeparator" w:id="0">
    <w:p w14:paraId="343EF42C" w14:textId="77777777" w:rsidR="004D7D41" w:rsidRDefault="004D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737D65DD" w:rsidR="000D2840" w:rsidRDefault="000D458D" w:rsidP="000D458D">
    <w:pPr>
      <w:pStyle w:val="Koptekst"/>
      <w:tabs>
        <w:tab w:val="clear" w:pos="4536"/>
        <w:tab w:val="clear" w:pos="9072"/>
        <w:tab w:val="left" w:pos="4220"/>
      </w:tabs>
      <w:rPr>
        <w:rFonts w:cs="Arial"/>
        <w:b/>
        <w:noProof/>
        <w:sz w:val="28"/>
        <w:szCs w:val="28"/>
      </w:rPr>
    </w:pPr>
    <w:r w:rsidRPr="00314989">
      <w:rPr>
        <w:b/>
        <w:noProof/>
        <w:sz w:val="28"/>
        <w:szCs w:val="28"/>
      </w:rPr>
      <w:drawing>
        <wp:anchor distT="0" distB="0" distL="114300" distR="114300" simplePos="0" relativeHeight="251658752" behindDoc="1" locked="0" layoutInCell="1" allowOverlap="1" wp14:anchorId="2CB9BF4E" wp14:editId="4DE475C4">
          <wp:simplePos x="0" y="0"/>
          <wp:positionH relativeFrom="page">
            <wp:posOffset>1751035</wp:posOffset>
          </wp:positionH>
          <wp:positionV relativeFrom="paragraph">
            <wp:posOffset>-255816</wp:posOffset>
          </wp:positionV>
          <wp:extent cx="4319563" cy="895350"/>
          <wp:effectExtent l="0" t="0" r="5080" b="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9563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noProof/>
        <w:sz w:val="28"/>
        <w:szCs w:val="28"/>
      </w:rPr>
      <w:tab/>
    </w:r>
  </w:p>
  <w:p w14:paraId="38AECB94" w14:textId="4CD15FDF" w:rsidR="000D2840" w:rsidRDefault="000D2840" w:rsidP="00765A74">
    <w:pPr>
      <w:widowControl w:val="0"/>
      <w:autoSpaceDE w:val="0"/>
      <w:autoSpaceDN w:val="0"/>
      <w:adjustRightInd w:val="0"/>
      <w:spacing w:before="99"/>
      <w:ind w:left="1701" w:right="-20" w:firstLine="567"/>
      <w:jc w:val="center"/>
      <w:rPr>
        <w:rFonts w:ascii="Times New Roman" w:hAnsi="Times New Roman"/>
        <w:lang w:val="en-US"/>
      </w:rPr>
    </w:pPr>
  </w:p>
  <w:p w14:paraId="161E8B8B" w14:textId="788FA4A9" w:rsidR="003427D3" w:rsidRPr="000D2840" w:rsidRDefault="002D0BEC" w:rsidP="00F2109E">
    <w:pPr>
      <w:pStyle w:val="Koptekst"/>
      <w:tabs>
        <w:tab w:val="clear" w:pos="4536"/>
        <w:tab w:val="clear" w:pos="9072"/>
        <w:tab w:val="left" w:pos="7100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  <w:r w:rsidR="00F2109E">
      <w:rPr>
        <w:rFonts w:cs="Arial"/>
        <w:b/>
        <w:noProof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/>
  <w:defaultTabStop w:val="567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2666F"/>
    <w:rsid w:val="00054938"/>
    <w:rsid w:val="00075681"/>
    <w:rsid w:val="0008449F"/>
    <w:rsid w:val="000972FC"/>
    <w:rsid w:val="000A1464"/>
    <w:rsid w:val="000D1027"/>
    <w:rsid w:val="000D2840"/>
    <w:rsid w:val="000D458D"/>
    <w:rsid w:val="000E3181"/>
    <w:rsid w:val="000E73AC"/>
    <w:rsid w:val="000F2266"/>
    <w:rsid w:val="00106E04"/>
    <w:rsid w:val="001213BB"/>
    <w:rsid w:val="00132422"/>
    <w:rsid w:val="00144CA0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43E18"/>
    <w:rsid w:val="002555BC"/>
    <w:rsid w:val="00287322"/>
    <w:rsid w:val="00290E8B"/>
    <w:rsid w:val="0029588E"/>
    <w:rsid w:val="00295A05"/>
    <w:rsid w:val="002A1EA6"/>
    <w:rsid w:val="002B0C8A"/>
    <w:rsid w:val="002C65B0"/>
    <w:rsid w:val="002D05E8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6684B"/>
    <w:rsid w:val="0048482A"/>
    <w:rsid w:val="004A3708"/>
    <w:rsid w:val="004A519A"/>
    <w:rsid w:val="004C6E8A"/>
    <w:rsid w:val="004C7FE9"/>
    <w:rsid w:val="004D7D41"/>
    <w:rsid w:val="004F1044"/>
    <w:rsid w:val="005062B2"/>
    <w:rsid w:val="00517BAC"/>
    <w:rsid w:val="005362B3"/>
    <w:rsid w:val="0055202A"/>
    <w:rsid w:val="00553BED"/>
    <w:rsid w:val="00553C49"/>
    <w:rsid w:val="005605F3"/>
    <w:rsid w:val="0057717A"/>
    <w:rsid w:val="005976F0"/>
    <w:rsid w:val="005B4EE1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9390E"/>
    <w:rsid w:val="006A054F"/>
    <w:rsid w:val="006B45CC"/>
    <w:rsid w:val="006C3075"/>
    <w:rsid w:val="006C6ACD"/>
    <w:rsid w:val="006D724F"/>
    <w:rsid w:val="006D79BA"/>
    <w:rsid w:val="00702C64"/>
    <w:rsid w:val="007051D8"/>
    <w:rsid w:val="00742387"/>
    <w:rsid w:val="00745EC3"/>
    <w:rsid w:val="007469AA"/>
    <w:rsid w:val="007508D6"/>
    <w:rsid w:val="0075516E"/>
    <w:rsid w:val="0076511C"/>
    <w:rsid w:val="00765A74"/>
    <w:rsid w:val="007A4EB2"/>
    <w:rsid w:val="007B38D3"/>
    <w:rsid w:val="007C3C96"/>
    <w:rsid w:val="007C4DA3"/>
    <w:rsid w:val="007D6209"/>
    <w:rsid w:val="007E5BC7"/>
    <w:rsid w:val="007F42DF"/>
    <w:rsid w:val="00825F5B"/>
    <w:rsid w:val="00834D1E"/>
    <w:rsid w:val="008575C7"/>
    <w:rsid w:val="00860DF5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0E77"/>
    <w:rsid w:val="009936B3"/>
    <w:rsid w:val="009A0CD5"/>
    <w:rsid w:val="009B33F2"/>
    <w:rsid w:val="009E0A14"/>
    <w:rsid w:val="009E6C0D"/>
    <w:rsid w:val="00A173B5"/>
    <w:rsid w:val="00A61ABB"/>
    <w:rsid w:val="00A94509"/>
    <w:rsid w:val="00AA4104"/>
    <w:rsid w:val="00AB42F8"/>
    <w:rsid w:val="00AC06B5"/>
    <w:rsid w:val="00AC0DF6"/>
    <w:rsid w:val="00AC3FF8"/>
    <w:rsid w:val="00AE3EF0"/>
    <w:rsid w:val="00AF2292"/>
    <w:rsid w:val="00AF3EC4"/>
    <w:rsid w:val="00B2172A"/>
    <w:rsid w:val="00B3303E"/>
    <w:rsid w:val="00B33E63"/>
    <w:rsid w:val="00B37A99"/>
    <w:rsid w:val="00B50A46"/>
    <w:rsid w:val="00B739F5"/>
    <w:rsid w:val="00BB27B0"/>
    <w:rsid w:val="00BB4553"/>
    <w:rsid w:val="00BE149A"/>
    <w:rsid w:val="00BE53D3"/>
    <w:rsid w:val="00C01DC4"/>
    <w:rsid w:val="00C02ADE"/>
    <w:rsid w:val="00C02C8E"/>
    <w:rsid w:val="00C04DBE"/>
    <w:rsid w:val="00C168C6"/>
    <w:rsid w:val="00C31AE5"/>
    <w:rsid w:val="00C34936"/>
    <w:rsid w:val="00C3761C"/>
    <w:rsid w:val="00C46693"/>
    <w:rsid w:val="00C5514C"/>
    <w:rsid w:val="00C5795D"/>
    <w:rsid w:val="00C649C3"/>
    <w:rsid w:val="00C65A4E"/>
    <w:rsid w:val="00C80466"/>
    <w:rsid w:val="00CA5AFE"/>
    <w:rsid w:val="00CD43A2"/>
    <w:rsid w:val="00CD78EE"/>
    <w:rsid w:val="00D140DC"/>
    <w:rsid w:val="00D46830"/>
    <w:rsid w:val="00D501B7"/>
    <w:rsid w:val="00D54D3F"/>
    <w:rsid w:val="00D62847"/>
    <w:rsid w:val="00D91CD0"/>
    <w:rsid w:val="00DA3B68"/>
    <w:rsid w:val="00DB1EF7"/>
    <w:rsid w:val="00DB47D2"/>
    <w:rsid w:val="00DB5DE2"/>
    <w:rsid w:val="00DD0AA8"/>
    <w:rsid w:val="00DD398B"/>
    <w:rsid w:val="00E10941"/>
    <w:rsid w:val="00E2463E"/>
    <w:rsid w:val="00E30F7D"/>
    <w:rsid w:val="00E349B7"/>
    <w:rsid w:val="00E354D4"/>
    <w:rsid w:val="00E67A95"/>
    <w:rsid w:val="00EC582C"/>
    <w:rsid w:val="00EC5A8E"/>
    <w:rsid w:val="00ED0937"/>
    <w:rsid w:val="00EE5490"/>
    <w:rsid w:val="00F2109E"/>
    <w:rsid w:val="00F22562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3882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6618BC4A</Template>
  <TotalTime>0</TotalTime>
  <Pages>2</Pages>
  <Words>496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2018-06-13T11:34:00Z</dcterms:created>
  <dcterms:modified xsi:type="dcterms:W3CDTF">2020-06-09T13:00:00Z</dcterms:modified>
</cp:coreProperties>
</file>